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AAD42" w14:textId="3FDA9F33" w:rsidR="00BA00AB" w:rsidRDefault="005C43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KYRKEBY</w:t>
      </w:r>
      <w:r>
        <w:rPr>
          <w:rFonts w:cs="Times New Roman"/>
          <w:szCs w:val="24"/>
        </w:rPr>
        <w:t xml:space="preserve">      (d.ca.1424)</w:t>
      </w:r>
    </w:p>
    <w:p w14:paraId="25DA9560" w14:textId="77777777" w:rsidR="005C43E0" w:rsidRDefault="005C43E0" w:rsidP="009139A6">
      <w:pPr>
        <w:pStyle w:val="NoSpacing"/>
        <w:rPr>
          <w:rFonts w:cs="Times New Roman"/>
          <w:szCs w:val="24"/>
        </w:rPr>
      </w:pPr>
    </w:p>
    <w:p w14:paraId="4113D87B" w14:textId="77777777" w:rsidR="005C43E0" w:rsidRDefault="005C43E0" w:rsidP="009139A6">
      <w:pPr>
        <w:pStyle w:val="NoSpacing"/>
        <w:rPr>
          <w:rFonts w:cs="Times New Roman"/>
          <w:szCs w:val="24"/>
        </w:rPr>
      </w:pPr>
    </w:p>
    <w:p w14:paraId="036E0D02" w14:textId="397F2587" w:rsidR="005C43E0" w:rsidRDefault="005C43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May1424</w:t>
      </w:r>
      <w:r>
        <w:rPr>
          <w:rFonts w:cs="Times New Roman"/>
          <w:szCs w:val="24"/>
        </w:rPr>
        <w:tab/>
        <w:t xml:space="preserve">Writ of diem clausit extremum to the Escheator of Hampshire and </w:t>
      </w:r>
    </w:p>
    <w:p w14:paraId="7D80DE92" w14:textId="0589FFCF" w:rsidR="005C43E0" w:rsidRDefault="005C43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Wiltshire.   (C.F.R. 1422-30 p.51)</w:t>
      </w:r>
    </w:p>
    <w:p w14:paraId="73E92286" w14:textId="77777777" w:rsidR="005C43E0" w:rsidRDefault="005C43E0" w:rsidP="009139A6">
      <w:pPr>
        <w:pStyle w:val="NoSpacing"/>
        <w:rPr>
          <w:rFonts w:cs="Times New Roman"/>
          <w:szCs w:val="24"/>
        </w:rPr>
      </w:pPr>
    </w:p>
    <w:p w14:paraId="5C7ECF5D" w14:textId="77777777" w:rsidR="005C43E0" w:rsidRDefault="005C43E0" w:rsidP="009139A6">
      <w:pPr>
        <w:pStyle w:val="NoSpacing"/>
        <w:rPr>
          <w:rFonts w:cs="Times New Roman"/>
          <w:szCs w:val="24"/>
        </w:rPr>
      </w:pPr>
    </w:p>
    <w:p w14:paraId="1E35EAFF" w14:textId="1262830A" w:rsidR="005C43E0" w:rsidRPr="005C43E0" w:rsidRDefault="005C43E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December 2023</w:t>
      </w:r>
    </w:p>
    <w:sectPr w:rsidR="005C43E0" w:rsidRPr="005C43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DC41D" w14:textId="77777777" w:rsidR="005C43E0" w:rsidRDefault="005C43E0" w:rsidP="009139A6">
      <w:r>
        <w:separator/>
      </w:r>
    </w:p>
  </w:endnote>
  <w:endnote w:type="continuationSeparator" w:id="0">
    <w:p w14:paraId="2E4487DE" w14:textId="77777777" w:rsidR="005C43E0" w:rsidRDefault="005C43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6E4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75A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0D7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23D21" w14:textId="77777777" w:rsidR="005C43E0" w:rsidRDefault="005C43E0" w:rsidP="009139A6">
      <w:r>
        <w:separator/>
      </w:r>
    </w:p>
  </w:footnote>
  <w:footnote w:type="continuationSeparator" w:id="0">
    <w:p w14:paraId="54FFCEDD" w14:textId="77777777" w:rsidR="005C43E0" w:rsidRDefault="005C43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F4E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226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C80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3E0"/>
    <w:rsid w:val="000666E0"/>
    <w:rsid w:val="002510B7"/>
    <w:rsid w:val="005C130B"/>
    <w:rsid w:val="005C43E0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1DDA1"/>
  <w15:chartTrackingRefBased/>
  <w15:docId w15:val="{8504B888-45F7-4E26-878C-52E730CCA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2023-12-31T12:49:00Z</dcterms:created>
  <dcterms:modified xsi:type="dcterms:W3CDTF">2023-12-31T12:51:00Z</dcterms:modified>
</cp:coreProperties>
</file>